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234EB993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451A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51A5">
        <w:rPr>
          <w:b/>
          <w:noProof/>
          <w:sz w:val="24"/>
        </w:rPr>
        <w:t>2</w:t>
      </w:r>
      <w:r w:rsidR="002F2FE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F2FE3" w:rsidRPr="001A3A0B">
        <w:rPr>
          <w:b/>
          <w:bCs/>
          <w:i/>
          <w:noProof/>
          <w:sz w:val="24"/>
          <w:szCs w:val="24"/>
        </w:rPr>
        <w:t>S3-2</w:t>
      </w:r>
      <w:r w:rsidR="00704EDD" w:rsidRPr="001A3A0B">
        <w:rPr>
          <w:b/>
          <w:bCs/>
          <w:i/>
          <w:noProof/>
          <w:sz w:val="24"/>
          <w:szCs w:val="24"/>
        </w:rPr>
        <w:t>5</w:t>
      </w:r>
      <w:r w:rsidR="00A55DD0" w:rsidRPr="001A3A0B">
        <w:rPr>
          <w:b/>
          <w:bCs/>
          <w:i/>
          <w:noProof/>
          <w:sz w:val="24"/>
          <w:szCs w:val="24"/>
        </w:rPr>
        <w:t>2034</w:t>
      </w:r>
    </w:p>
    <w:p w14:paraId="7FCA00E8" w14:textId="3D3F55EC" w:rsidR="007B5F6A" w:rsidRPr="00DA53A0" w:rsidRDefault="002F2FE3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7451A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7451A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  <w:r w:rsidR="00FD2221">
        <w:rPr>
          <w:sz w:val="24"/>
        </w:rPr>
        <w:tab/>
      </w:r>
      <w:r>
        <w:rPr>
          <w:sz w:val="24"/>
        </w:rPr>
        <w:t xml:space="preserve">   </w:t>
      </w:r>
      <w:r w:rsidR="00FD2221">
        <w:rPr>
          <w:sz w:val="24"/>
        </w:rPr>
        <w:tab/>
      </w:r>
      <w:r w:rsidR="00FD2221">
        <w:rPr>
          <w:sz w:val="24"/>
        </w:rPr>
        <w:tab/>
      </w:r>
      <w:r w:rsidR="00FD2221">
        <w:rPr>
          <w:sz w:val="24"/>
        </w:rPr>
        <w:tab/>
      </w:r>
      <w:r w:rsidR="00FD2221">
        <w:rPr>
          <w:sz w:val="24"/>
        </w:rPr>
        <w:tab/>
        <w:t xml:space="preserve">  </w:t>
      </w:r>
      <w:r>
        <w:rPr>
          <w:sz w:val="24"/>
        </w:rPr>
        <w:t xml:space="preserve">        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30ABA0C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51A5">
        <w:rPr>
          <w:rFonts w:ascii="Arial" w:hAnsi="Arial" w:cs="Arial"/>
          <w:b/>
          <w:sz w:val="22"/>
          <w:szCs w:val="22"/>
        </w:rPr>
        <w:t xml:space="preserve">Reply to: </w:t>
      </w:r>
      <w:r w:rsidR="00CD2EB9" w:rsidRPr="006028CB">
        <w:rPr>
          <w:rFonts w:ascii="Arial" w:hAnsi="Arial" w:cs="Arial"/>
          <w:b/>
          <w:sz w:val="22"/>
          <w:szCs w:val="22"/>
        </w:rPr>
        <w:t xml:space="preserve">Reply LS on secure storage and processing of credentials for </w:t>
      </w:r>
      <w:proofErr w:type="spellStart"/>
      <w:r w:rsidR="00CD2EB9" w:rsidRPr="006028CB">
        <w:rPr>
          <w:rFonts w:ascii="Arial" w:hAnsi="Arial" w:cs="Arial"/>
          <w:b/>
          <w:sz w:val="22"/>
          <w:szCs w:val="22"/>
        </w:rPr>
        <w:t>AIoT</w:t>
      </w:r>
      <w:proofErr w:type="spellEnd"/>
    </w:p>
    <w:p w14:paraId="48419698" w14:textId="6A328D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AE4">
        <w:rPr>
          <w:rFonts w:ascii="Arial" w:hAnsi="Arial" w:cs="Arial"/>
          <w:b/>
          <w:bCs/>
          <w:sz w:val="22"/>
          <w:szCs w:val="22"/>
        </w:rPr>
        <w:t>S3-251818</w:t>
      </w:r>
      <w:r w:rsidR="00FF1C0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73B2E7F" w14:textId="3E9227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2A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119A2BA6" w:rsidR="00B97703" w:rsidRPr="009A645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6454">
        <w:rPr>
          <w:rFonts w:ascii="Arial" w:hAnsi="Arial" w:cs="Arial"/>
          <w:b/>
          <w:sz w:val="22"/>
          <w:szCs w:val="22"/>
          <w:lang w:val="fr-FR"/>
        </w:rPr>
        <w:t>Work Item:</w:t>
      </w:r>
      <w:r w:rsidRPr="009A6454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0A7C41" w:rsidRPr="000A7C41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0A7C41" w:rsidRPr="000A7C41">
        <w:rPr>
          <w:rFonts w:ascii="Arial" w:hAnsi="Arial" w:cs="Arial"/>
          <w:b/>
          <w:bCs/>
          <w:sz w:val="22"/>
          <w:szCs w:val="22"/>
        </w:rPr>
        <w:t>-SEC</w:t>
      </w:r>
    </w:p>
    <w:p w14:paraId="6D083820" w14:textId="77777777" w:rsidR="00B97703" w:rsidRPr="009A645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6F5E18A9" w14:textId="7F15E85C" w:rsidR="00B97703" w:rsidRPr="00F4434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4434F">
        <w:rPr>
          <w:rFonts w:ascii="Arial" w:hAnsi="Arial" w:cs="Arial"/>
          <w:b/>
          <w:sz w:val="22"/>
          <w:szCs w:val="22"/>
          <w:lang w:val="fr-FR"/>
        </w:rPr>
        <w:tab/>
      </w:r>
      <w:r w:rsidR="00D57F64" w:rsidRPr="00D57F64">
        <w:rPr>
          <w:rFonts w:ascii="Arial" w:hAnsi="Arial" w:cs="Arial"/>
          <w:b/>
          <w:sz w:val="22"/>
          <w:szCs w:val="22"/>
          <w:highlight w:val="yellow"/>
          <w:lang w:val="fr-FR"/>
        </w:rPr>
        <w:t xml:space="preserve">Nokia </w:t>
      </w:r>
      <w:r w:rsidR="00A55DD0">
        <w:rPr>
          <w:rFonts w:ascii="Arial" w:hAnsi="Arial" w:cs="Arial"/>
          <w:b/>
          <w:sz w:val="22"/>
          <w:szCs w:val="22"/>
          <w:highlight w:val="yellow"/>
          <w:lang w:val="fr-FR"/>
        </w:rPr>
        <w:t>(</w:t>
      </w:r>
      <w:r w:rsidR="00D57F64" w:rsidRPr="00D57F64">
        <w:rPr>
          <w:rFonts w:ascii="Arial" w:hAnsi="Arial" w:cs="Arial"/>
          <w:b/>
          <w:sz w:val="22"/>
          <w:szCs w:val="22"/>
          <w:highlight w:val="yellow"/>
          <w:lang w:val="fr-FR"/>
        </w:rPr>
        <w:t xml:space="preserve">to </w:t>
      </w:r>
      <w:proofErr w:type="spellStart"/>
      <w:r w:rsidR="00D57F64" w:rsidRPr="00D57F64">
        <w:rPr>
          <w:rFonts w:ascii="Arial" w:hAnsi="Arial" w:cs="Arial"/>
          <w:b/>
          <w:sz w:val="22"/>
          <w:szCs w:val="22"/>
          <w:highlight w:val="yellow"/>
          <w:lang w:val="fr-FR"/>
        </w:rPr>
        <w:t>be</w:t>
      </w:r>
      <w:proofErr w:type="spellEnd"/>
      <w:r w:rsidR="00D57F64" w:rsidRPr="00D57F64">
        <w:rPr>
          <w:rFonts w:ascii="Arial" w:hAnsi="Arial" w:cs="Arial"/>
          <w:b/>
          <w:sz w:val="22"/>
          <w:szCs w:val="22"/>
          <w:highlight w:val="yellow"/>
          <w:lang w:val="fr-FR"/>
        </w:rPr>
        <w:t xml:space="preserve"> </w:t>
      </w:r>
      <w:r w:rsidR="000362A4" w:rsidRPr="00D57F64">
        <w:rPr>
          <w:rFonts w:ascii="Arial" w:hAnsi="Arial" w:cs="Arial"/>
          <w:b/>
          <w:sz w:val="22"/>
          <w:szCs w:val="22"/>
          <w:highlight w:val="yellow"/>
          <w:lang w:val="fr-FR"/>
        </w:rPr>
        <w:t>3GPP SA</w:t>
      </w:r>
      <w:r w:rsidR="00275718" w:rsidRPr="00D57F64">
        <w:rPr>
          <w:rFonts w:ascii="Arial" w:hAnsi="Arial" w:cs="Arial"/>
          <w:b/>
          <w:sz w:val="22"/>
          <w:szCs w:val="22"/>
          <w:highlight w:val="yellow"/>
          <w:lang w:val="fr-FR"/>
        </w:rPr>
        <w:t>3</w:t>
      </w:r>
      <w:r w:rsidR="00A55DD0">
        <w:rPr>
          <w:rFonts w:ascii="Arial" w:hAnsi="Arial" w:cs="Arial"/>
          <w:b/>
          <w:sz w:val="22"/>
          <w:szCs w:val="22"/>
          <w:lang w:val="fr-FR"/>
        </w:rPr>
        <w:t>)</w:t>
      </w:r>
    </w:p>
    <w:p w14:paraId="07E5011C" w14:textId="4FFD610F" w:rsidR="00B97703" w:rsidRPr="00F4434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To:</w:t>
      </w:r>
      <w:r w:rsidRPr="00F4434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26AE4">
        <w:rPr>
          <w:rFonts w:ascii="Arial" w:hAnsi="Arial" w:cs="Arial"/>
          <w:b/>
          <w:bCs/>
          <w:sz w:val="22"/>
          <w:szCs w:val="22"/>
          <w:lang w:val="fr-FR"/>
        </w:rPr>
        <w:t xml:space="preserve">ETSI </w:t>
      </w:r>
      <w:r w:rsidR="00FC6255">
        <w:rPr>
          <w:rFonts w:ascii="Arial" w:hAnsi="Arial" w:cs="Arial"/>
          <w:b/>
          <w:bCs/>
          <w:sz w:val="22"/>
          <w:szCs w:val="22"/>
          <w:lang w:val="fr-FR"/>
        </w:rPr>
        <w:t xml:space="preserve">TC </w:t>
      </w:r>
      <w:r w:rsidR="00526AE4">
        <w:rPr>
          <w:rFonts w:ascii="Arial" w:hAnsi="Arial" w:cs="Arial"/>
          <w:b/>
          <w:bCs/>
          <w:sz w:val="22"/>
          <w:szCs w:val="22"/>
          <w:lang w:val="fr-FR"/>
        </w:rPr>
        <w:t>SET</w:t>
      </w:r>
    </w:p>
    <w:p w14:paraId="7768506E" w14:textId="45A7D6F6" w:rsidR="00B97703" w:rsidRPr="00CD29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D29CB">
        <w:rPr>
          <w:rFonts w:ascii="Arial" w:hAnsi="Arial" w:cs="Arial"/>
          <w:b/>
          <w:sz w:val="22"/>
          <w:szCs w:val="22"/>
          <w:lang w:val="fr-FR"/>
        </w:rPr>
        <w:t>Cc:</w:t>
      </w:r>
      <w:r w:rsidRPr="00CD29C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77E2942D" w14:textId="77777777" w:rsidR="00B97703" w:rsidRPr="00CD29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2E01C4" w14:textId="083785C1" w:rsidR="00B97703" w:rsidRPr="009A6454" w:rsidRDefault="00B97703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A64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A64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E0185C" w14:textId="201FA2F1" w:rsidR="000362A4" w:rsidRPr="00B20935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704EDD">
        <w:rPr>
          <w:rFonts w:ascii="Arial" w:hAnsi="Arial" w:cs="Arial"/>
          <w:bCs/>
        </w:rPr>
        <w:t>Bo Bjerrum</w:t>
      </w:r>
    </w:p>
    <w:p w14:paraId="0F13854D" w14:textId="3D3BDA77" w:rsidR="000362A4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704EDD">
        <w:rPr>
          <w:rFonts w:ascii="Arial" w:hAnsi="Arial" w:cs="Arial"/>
          <w:bCs/>
        </w:rPr>
        <w:t>bo.bjerrum</w:t>
      </w:r>
      <w:r w:rsidR="00275718" w:rsidRPr="00275718">
        <w:rPr>
          <w:rFonts w:ascii="Arial" w:hAnsi="Arial" w:cs="Arial"/>
          <w:bCs/>
        </w:rPr>
        <w:t>@noki</w:t>
      </w:r>
      <w:r w:rsidR="00275718">
        <w:rPr>
          <w:rFonts w:ascii="Arial" w:hAnsi="Arial" w:cs="Arial"/>
          <w:bCs/>
        </w:rPr>
        <w:t>a.com</w:t>
      </w:r>
      <w:r>
        <w:rPr>
          <w:rFonts w:ascii="Arial" w:hAnsi="Arial" w:cs="Arial"/>
          <w:bCs/>
        </w:rPr>
        <w:t xml:space="preserve"> </w:t>
      </w:r>
    </w:p>
    <w:p w14:paraId="50CD37BC" w14:textId="77777777" w:rsidR="000362A4" w:rsidRPr="004E3939" w:rsidRDefault="000362A4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46B18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2A4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AD2772" w14:textId="1AA1CE57" w:rsidR="00D94697" w:rsidRDefault="00275718" w:rsidP="000F6242">
      <w:r w:rsidRPr="00275718">
        <w:t xml:space="preserve">3GPP SA3 thanks </w:t>
      </w:r>
      <w:r w:rsidR="00EC38F3">
        <w:t>ETSI</w:t>
      </w:r>
      <w:r w:rsidR="00BA031B">
        <w:t xml:space="preserve"> TC</w:t>
      </w:r>
      <w:r w:rsidR="00EC38F3">
        <w:t xml:space="preserve"> SET for their LS </w:t>
      </w:r>
      <w:r w:rsidR="003F2C51">
        <w:t xml:space="preserve">reply concerning secure storage and </w:t>
      </w:r>
      <w:r w:rsidR="00B05D3B">
        <w:t xml:space="preserve">processing of </w:t>
      </w:r>
      <w:proofErr w:type="spellStart"/>
      <w:r w:rsidR="00167B8F">
        <w:t>AIoT</w:t>
      </w:r>
      <w:proofErr w:type="spellEnd"/>
      <w:r w:rsidR="00167B8F">
        <w:t xml:space="preserve"> </w:t>
      </w:r>
      <w:r w:rsidR="00B05D3B">
        <w:t>credential. In th</w:t>
      </w:r>
      <w:r w:rsidR="00167B8F">
        <w:t>is</w:t>
      </w:r>
      <w:r w:rsidR="00B05D3B">
        <w:t xml:space="preserve"> regards SA3 would provide the following answe</w:t>
      </w:r>
      <w:r w:rsidR="00D94697">
        <w:t>r.</w:t>
      </w:r>
    </w:p>
    <w:p w14:paraId="620FAFC9" w14:textId="2DB0BD88" w:rsidR="00701C94" w:rsidRDefault="004E4966" w:rsidP="000F6242">
      <w:r>
        <w:t xml:space="preserve">3GPP </w:t>
      </w:r>
      <w:r w:rsidR="00D94697">
        <w:t>SA3 isn’t aware of further</w:t>
      </w:r>
      <w:r w:rsidR="00612B10">
        <w:t xml:space="preserve"> electrical</w:t>
      </w:r>
      <w:r w:rsidR="00D94697">
        <w:t xml:space="preserve"> requirements</w:t>
      </w:r>
      <w:r w:rsidR="001434DA">
        <w:t xml:space="preserve"> other than what is provided in</w:t>
      </w:r>
      <w:r w:rsidR="00612B10">
        <w:t xml:space="preserve"> </w:t>
      </w:r>
      <w:r w:rsidR="007F2340" w:rsidRPr="00E53A75">
        <w:t>TR 38.769</w:t>
      </w:r>
      <w:r w:rsidR="001C55F4">
        <w:t>. Furthermore, security requirements and procedures can be found in TS 33.</w:t>
      </w:r>
      <w:r w:rsidR="00500E96">
        <w:t>369</w:t>
      </w:r>
      <w:r w:rsidR="00C73668">
        <w:t xml:space="preserve"> and </w:t>
      </w:r>
      <w:r w:rsidR="00BA031B">
        <w:t>TS 23.369.</w:t>
      </w:r>
    </w:p>
    <w:p w14:paraId="5C7A81DA" w14:textId="2555FC95" w:rsidR="00701C94" w:rsidRDefault="00BA031B" w:rsidP="000F6242">
      <w:r>
        <w:t xml:space="preserve">3GPP </w:t>
      </w:r>
      <w:r w:rsidR="00966D91">
        <w:t xml:space="preserve">SA3 looks forward to a </w:t>
      </w:r>
      <w:r w:rsidR="004E4966">
        <w:t>continued fruitful collaboration.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8E945CE" w14:textId="5C708727" w:rsidR="00FD684B" w:rsidRDefault="00B97703" w:rsidP="00137F7D">
      <w:r w:rsidRPr="2ECE0408">
        <w:rPr>
          <w:rFonts w:ascii="Arial" w:hAnsi="Arial" w:cs="Arial"/>
          <w:b/>
          <w:bCs/>
          <w:lang w:val="en-US"/>
        </w:rPr>
        <w:t xml:space="preserve">ACTION: </w:t>
      </w:r>
      <w:r w:rsidR="00137F7D">
        <w:t>S</w:t>
      </w:r>
      <w:r w:rsidR="008D5794">
        <w:t xml:space="preserve">A3 asks </w:t>
      </w:r>
      <w:r w:rsidR="00526AE4">
        <w:t xml:space="preserve">ETSI </w:t>
      </w:r>
      <w:r w:rsidR="00966D91">
        <w:t xml:space="preserve">TC </w:t>
      </w:r>
      <w:r w:rsidR="00526AE4">
        <w:t xml:space="preserve">SET to take above information into </w:t>
      </w:r>
      <w:r w:rsidR="00EC38F3">
        <w:t>account.</w:t>
      </w:r>
    </w:p>
    <w:p w14:paraId="5DD292C3" w14:textId="1254B64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637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</w:t>
      </w:r>
      <w:r w:rsidR="008637F6">
        <w:rPr>
          <w:szCs w:val="36"/>
        </w:rPr>
        <w:t>s</w:t>
      </w:r>
    </w:p>
    <w:p w14:paraId="424E99CE" w14:textId="6F2BDD56" w:rsidR="008637F6" w:rsidRDefault="008637F6" w:rsidP="00207862">
      <w:r>
        <w:t>SA3#123</w:t>
      </w:r>
      <w:r>
        <w:tab/>
      </w:r>
      <w:r>
        <w:tab/>
        <w:t>25</w:t>
      </w:r>
      <w:r w:rsidR="00330AD5">
        <w:rPr>
          <w:lang w:val="sv-SE"/>
        </w:rPr>
        <w:t xml:space="preserve"> – </w:t>
      </w:r>
      <w:r>
        <w:t>29 August 2025</w:t>
      </w:r>
      <w:r>
        <w:tab/>
      </w:r>
      <w:r>
        <w:tab/>
        <w:t>Goteborg, Sweden</w:t>
      </w:r>
    </w:p>
    <w:p w14:paraId="3A5D9117" w14:textId="4A41C785" w:rsidR="006E2926" w:rsidRPr="00686085" w:rsidRDefault="00EA630C" w:rsidP="006E2926">
      <w:pPr>
        <w:rPr>
          <w:lang w:val="sv-SE"/>
        </w:rPr>
      </w:pPr>
      <w:r>
        <w:t>SA3#124</w:t>
      </w:r>
      <w:r>
        <w:tab/>
      </w:r>
      <w:r>
        <w:tab/>
      </w:r>
      <w:r w:rsidR="006E2926">
        <w:rPr>
          <w:lang w:val="sv-SE"/>
        </w:rPr>
        <w:t xml:space="preserve">13 – 17 </w:t>
      </w:r>
      <w:r w:rsidR="00330AD5">
        <w:rPr>
          <w:lang w:val="sv-SE"/>
        </w:rPr>
        <w:t xml:space="preserve">October </w:t>
      </w:r>
      <w:r w:rsidR="006E2926">
        <w:rPr>
          <w:lang w:val="sv-SE"/>
        </w:rPr>
        <w:t>2025</w:t>
      </w:r>
      <w:r w:rsidR="006E2926">
        <w:rPr>
          <w:lang w:val="sv-SE"/>
        </w:rPr>
        <w:tab/>
      </w:r>
      <w:r w:rsidR="006E2926">
        <w:rPr>
          <w:lang w:val="sv-SE"/>
        </w:rPr>
        <w:tab/>
        <w:t>China</w:t>
      </w:r>
    </w:p>
    <w:p w14:paraId="64290562" w14:textId="3293EDBB" w:rsidR="00EA630C" w:rsidRPr="00330AD5" w:rsidRDefault="00EA630C" w:rsidP="00EA630C">
      <w:pPr>
        <w:rPr>
          <w:lang w:val="sv-SE"/>
        </w:rPr>
      </w:pP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8816D" w14:textId="77777777" w:rsidR="00E42930" w:rsidRDefault="00E42930">
      <w:pPr>
        <w:spacing w:after="0"/>
      </w:pPr>
      <w:r>
        <w:separator/>
      </w:r>
    </w:p>
  </w:endnote>
  <w:endnote w:type="continuationSeparator" w:id="0">
    <w:p w14:paraId="0F617A31" w14:textId="77777777" w:rsidR="00E42930" w:rsidRDefault="00E42930">
      <w:pPr>
        <w:spacing w:after="0"/>
      </w:pPr>
      <w:r>
        <w:continuationSeparator/>
      </w:r>
    </w:p>
  </w:endnote>
  <w:endnote w:type="continuationNotice" w:id="1">
    <w:p w14:paraId="7A9F49D8" w14:textId="77777777" w:rsidR="00E42930" w:rsidRDefault="00E42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B5940" w14:textId="77777777" w:rsidR="00E42930" w:rsidRDefault="00E42930">
      <w:pPr>
        <w:spacing w:after="0"/>
      </w:pPr>
      <w:r>
        <w:separator/>
      </w:r>
    </w:p>
  </w:footnote>
  <w:footnote w:type="continuationSeparator" w:id="0">
    <w:p w14:paraId="57670CC8" w14:textId="77777777" w:rsidR="00E42930" w:rsidRDefault="00E42930">
      <w:pPr>
        <w:spacing w:after="0"/>
      </w:pPr>
      <w:r>
        <w:continuationSeparator/>
      </w:r>
    </w:p>
  </w:footnote>
  <w:footnote w:type="continuationNotice" w:id="1">
    <w:p w14:paraId="7CE94C71" w14:textId="77777777" w:rsidR="00E42930" w:rsidRDefault="00E429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354814"/>
    <w:multiLevelType w:val="hybridMultilevel"/>
    <w:tmpl w:val="60AAC08A"/>
    <w:lvl w:ilvl="0" w:tplc="CAA0FB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789C"/>
    <w:multiLevelType w:val="hybridMultilevel"/>
    <w:tmpl w:val="D666941A"/>
    <w:lvl w:ilvl="0" w:tplc="2992204C">
      <w:start w:val="1"/>
      <w:numFmt w:val="lowerRoman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695013"/>
    <w:multiLevelType w:val="hybridMultilevel"/>
    <w:tmpl w:val="A18859B0"/>
    <w:lvl w:ilvl="0" w:tplc="529EEE4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066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747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A65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D48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4B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4B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C3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6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C38AF5"/>
    <w:multiLevelType w:val="hybridMultilevel"/>
    <w:tmpl w:val="B89CDE68"/>
    <w:lvl w:ilvl="0" w:tplc="EEA02776">
      <w:start w:val="1"/>
      <w:numFmt w:val="decimal"/>
      <w:lvlText w:val="%1."/>
      <w:lvlJc w:val="left"/>
      <w:pPr>
        <w:ind w:left="1080" w:hanging="360"/>
      </w:pPr>
    </w:lvl>
    <w:lvl w:ilvl="1" w:tplc="35765464">
      <w:start w:val="1"/>
      <w:numFmt w:val="decimal"/>
      <w:lvlText w:val="%2."/>
      <w:lvlJc w:val="left"/>
      <w:pPr>
        <w:ind w:left="1800" w:hanging="360"/>
      </w:pPr>
    </w:lvl>
    <w:lvl w:ilvl="2" w:tplc="17A0D31E">
      <w:start w:val="1"/>
      <w:numFmt w:val="lowerRoman"/>
      <w:lvlText w:val="%3."/>
      <w:lvlJc w:val="right"/>
      <w:pPr>
        <w:ind w:left="2520" w:hanging="180"/>
      </w:pPr>
    </w:lvl>
    <w:lvl w:ilvl="3" w:tplc="C67657FE">
      <w:start w:val="1"/>
      <w:numFmt w:val="decimal"/>
      <w:lvlText w:val="%4."/>
      <w:lvlJc w:val="left"/>
      <w:pPr>
        <w:ind w:left="3240" w:hanging="360"/>
      </w:pPr>
    </w:lvl>
    <w:lvl w:ilvl="4" w:tplc="198C7BD0">
      <w:start w:val="1"/>
      <w:numFmt w:val="lowerLetter"/>
      <w:lvlText w:val="%5."/>
      <w:lvlJc w:val="left"/>
      <w:pPr>
        <w:ind w:left="3960" w:hanging="360"/>
      </w:pPr>
    </w:lvl>
    <w:lvl w:ilvl="5" w:tplc="36A4BBE4">
      <w:start w:val="1"/>
      <w:numFmt w:val="lowerRoman"/>
      <w:lvlText w:val="%6."/>
      <w:lvlJc w:val="right"/>
      <w:pPr>
        <w:ind w:left="4680" w:hanging="180"/>
      </w:pPr>
    </w:lvl>
    <w:lvl w:ilvl="6" w:tplc="BBBA55F0">
      <w:start w:val="1"/>
      <w:numFmt w:val="decimal"/>
      <w:lvlText w:val="%7."/>
      <w:lvlJc w:val="left"/>
      <w:pPr>
        <w:ind w:left="5400" w:hanging="360"/>
      </w:pPr>
    </w:lvl>
    <w:lvl w:ilvl="7" w:tplc="5B1A871C">
      <w:start w:val="1"/>
      <w:numFmt w:val="lowerLetter"/>
      <w:lvlText w:val="%8."/>
      <w:lvlJc w:val="left"/>
      <w:pPr>
        <w:ind w:left="6120" w:hanging="360"/>
      </w:pPr>
    </w:lvl>
    <w:lvl w:ilvl="8" w:tplc="B03A4C1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3CE793E"/>
    <w:multiLevelType w:val="hybridMultilevel"/>
    <w:tmpl w:val="B2E8EAF6"/>
    <w:lvl w:ilvl="0" w:tplc="7DEC23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96087">
    <w:abstractNumId w:val="8"/>
  </w:num>
  <w:num w:numId="2" w16cid:durableId="190458379">
    <w:abstractNumId w:val="10"/>
  </w:num>
  <w:num w:numId="3" w16cid:durableId="742143128">
    <w:abstractNumId w:val="11"/>
  </w:num>
  <w:num w:numId="4" w16cid:durableId="1867400022">
    <w:abstractNumId w:val="9"/>
  </w:num>
  <w:num w:numId="5" w16cid:durableId="1140730091">
    <w:abstractNumId w:val="6"/>
  </w:num>
  <w:num w:numId="6" w16cid:durableId="1017657304">
    <w:abstractNumId w:val="3"/>
  </w:num>
  <w:num w:numId="7" w16cid:durableId="948270736">
    <w:abstractNumId w:val="2"/>
  </w:num>
  <w:num w:numId="8" w16cid:durableId="751051619">
    <w:abstractNumId w:val="1"/>
  </w:num>
  <w:num w:numId="9" w16cid:durableId="2090686965">
    <w:abstractNumId w:val="0"/>
  </w:num>
  <w:num w:numId="10" w16cid:durableId="914121846">
    <w:abstractNumId w:val="4"/>
  </w:num>
  <w:num w:numId="11" w16cid:durableId="1043092077">
    <w:abstractNumId w:val="7"/>
  </w:num>
  <w:num w:numId="12" w16cid:durableId="1436708386">
    <w:abstractNumId w:val="7"/>
    <w:lvlOverride w:ilvl="1">
      <w:lvl w:ilvl="1">
        <w:numFmt w:val="lowerLetter"/>
        <w:lvlText w:val="%2."/>
        <w:lvlJc w:val="left"/>
      </w:lvl>
    </w:lvlOverride>
  </w:num>
  <w:num w:numId="13" w16cid:durableId="229538940">
    <w:abstractNumId w:val="7"/>
    <w:lvlOverride w:ilvl="1">
      <w:lvl w:ilvl="1">
        <w:numFmt w:val="lowerLetter"/>
        <w:lvlText w:val="%2."/>
        <w:lvlJc w:val="left"/>
      </w:lvl>
    </w:lvlOverride>
  </w:num>
  <w:num w:numId="14" w16cid:durableId="1650594613">
    <w:abstractNumId w:val="7"/>
    <w:lvlOverride w:ilvl="1">
      <w:lvl w:ilvl="1">
        <w:numFmt w:val="lowerLetter"/>
        <w:lvlText w:val="%2."/>
        <w:lvlJc w:val="left"/>
      </w:lvl>
    </w:lvlOverride>
  </w:num>
  <w:num w:numId="15" w16cid:durableId="1118834247">
    <w:abstractNumId w:val="7"/>
    <w:lvlOverride w:ilvl="1">
      <w:lvl w:ilvl="1">
        <w:numFmt w:val="lowerLetter"/>
        <w:lvlText w:val="%2."/>
        <w:lvlJc w:val="left"/>
      </w:lvl>
    </w:lvlOverride>
  </w:num>
  <w:num w:numId="16" w16cid:durableId="655374985">
    <w:abstractNumId w:val="5"/>
  </w:num>
  <w:num w:numId="17" w16cid:durableId="141632107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4742"/>
    <w:rsid w:val="0001105B"/>
    <w:rsid w:val="0001172A"/>
    <w:rsid w:val="00015110"/>
    <w:rsid w:val="00015546"/>
    <w:rsid w:val="00017394"/>
    <w:rsid w:val="00017F23"/>
    <w:rsid w:val="00027DC0"/>
    <w:rsid w:val="000362A4"/>
    <w:rsid w:val="00036FBB"/>
    <w:rsid w:val="00046760"/>
    <w:rsid w:val="00046AEB"/>
    <w:rsid w:val="00054181"/>
    <w:rsid w:val="0006015E"/>
    <w:rsid w:val="000618BA"/>
    <w:rsid w:val="000735E4"/>
    <w:rsid w:val="000745B9"/>
    <w:rsid w:val="00084AC2"/>
    <w:rsid w:val="00085587"/>
    <w:rsid w:val="000858C9"/>
    <w:rsid w:val="00086518"/>
    <w:rsid w:val="0008790C"/>
    <w:rsid w:val="00091FD2"/>
    <w:rsid w:val="000A28A2"/>
    <w:rsid w:val="000A417B"/>
    <w:rsid w:val="000A7C41"/>
    <w:rsid w:val="000B367C"/>
    <w:rsid w:val="000B5434"/>
    <w:rsid w:val="000B749B"/>
    <w:rsid w:val="000B7858"/>
    <w:rsid w:val="000C085D"/>
    <w:rsid w:val="000C6359"/>
    <w:rsid w:val="000D4537"/>
    <w:rsid w:val="000D6B77"/>
    <w:rsid w:val="000D759C"/>
    <w:rsid w:val="000E1301"/>
    <w:rsid w:val="000E3462"/>
    <w:rsid w:val="000F6242"/>
    <w:rsid w:val="001024FB"/>
    <w:rsid w:val="001128F0"/>
    <w:rsid w:val="00114F9E"/>
    <w:rsid w:val="00122C79"/>
    <w:rsid w:val="00124E49"/>
    <w:rsid w:val="001279D1"/>
    <w:rsid w:val="00130C0E"/>
    <w:rsid w:val="0013768E"/>
    <w:rsid w:val="00137F7D"/>
    <w:rsid w:val="001434DA"/>
    <w:rsid w:val="00143B2A"/>
    <w:rsid w:val="00147E2C"/>
    <w:rsid w:val="001511E1"/>
    <w:rsid w:val="00151989"/>
    <w:rsid w:val="00152D32"/>
    <w:rsid w:val="00153474"/>
    <w:rsid w:val="0016037A"/>
    <w:rsid w:val="001603C5"/>
    <w:rsid w:val="00160F10"/>
    <w:rsid w:val="00161158"/>
    <w:rsid w:val="00162AA2"/>
    <w:rsid w:val="00167390"/>
    <w:rsid w:val="00167B8F"/>
    <w:rsid w:val="001706BC"/>
    <w:rsid w:val="00171A35"/>
    <w:rsid w:val="001866CC"/>
    <w:rsid w:val="001927D5"/>
    <w:rsid w:val="00194338"/>
    <w:rsid w:val="0019449E"/>
    <w:rsid w:val="001952B1"/>
    <w:rsid w:val="001A022C"/>
    <w:rsid w:val="001A3A0B"/>
    <w:rsid w:val="001B14F2"/>
    <w:rsid w:val="001B298A"/>
    <w:rsid w:val="001C3326"/>
    <w:rsid w:val="001C55F4"/>
    <w:rsid w:val="001C5E37"/>
    <w:rsid w:val="001D0F31"/>
    <w:rsid w:val="001D3887"/>
    <w:rsid w:val="001D6F0B"/>
    <w:rsid w:val="001DDE7B"/>
    <w:rsid w:val="001E0AD3"/>
    <w:rsid w:val="001E2B5C"/>
    <w:rsid w:val="001E56A4"/>
    <w:rsid w:val="00203DCF"/>
    <w:rsid w:val="00207862"/>
    <w:rsid w:val="00210521"/>
    <w:rsid w:val="002139CC"/>
    <w:rsid w:val="00226381"/>
    <w:rsid w:val="0022751D"/>
    <w:rsid w:val="00235EC6"/>
    <w:rsid w:val="00246609"/>
    <w:rsid w:val="0024702B"/>
    <w:rsid w:val="00263D80"/>
    <w:rsid w:val="00264862"/>
    <w:rsid w:val="00271F48"/>
    <w:rsid w:val="00275718"/>
    <w:rsid w:val="002869FE"/>
    <w:rsid w:val="00296001"/>
    <w:rsid w:val="0029690D"/>
    <w:rsid w:val="0029705A"/>
    <w:rsid w:val="002B0FB6"/>
    <w:rsid w:val="002B6046"/>
    <w:rsid w:val="002B6C71"/>
    <w:rsid w:val="002C21E6"/>
    <w:rsid w:val="002D0894"/>
    <w:rsid w:val="002D4A22"/>
    <w:rsid w:val="002D4BDC"/>
    <w:rsid w:val="002D5218"/>
    <w:rsid w:val="002D7657"/>
    <w:rsid w:val="002E6FB6"/>
    <w:rsid w:val="002F1940"/>
    <w:rsid w:val="002F2FE3"/>
    <w:rsid w:val="002F63FF"/>
    <w:rsid w:val="002F7062"/>
    <w:rsid w:val="002F752E"/>
    <w:rsid w:val="00300974"/>
    <w:rsid w:val="00302669"/>
    <w:rsid w:val="00304054"/>
    <w:rsid w:val="00305FD6"/>
    <w:rsid w:val="00311DDC"/>
    <w:rsid w:val="0031684D"/>
    <w:rsid w:val="00316982"/>
    <w:rsid w:val="003220F7"/>
    <w:rsid w:val="00327DB3"/>
    <w:rsid w:val="00330AD5"/>
    <w:rsid w:val="00334FD8"/>
    <w:rsid w:val="00344AD7"/>
    <w:rsid w:val="0034734D"/>
    <w:rsid w:val="00353610"/>
    <w:rsid w:val="00365DF2"/>
    <w:rsid w:val="00366258"/>
    <w:rsid w:val="003744DE"/>
    <w:rsid w:val="003757B7"/>
    <w:rsid w:val="00383545"/>
    <w:rsid w:val="003840C5"/>
    <w:rsid w:val="00390FFD"/>
    <w:rsid w:val="003928BF"/>
    <w:rsid w:val="003A0057"/>
    <w:rsid w:val="003A069C"/>
    <w:rsid w:val="003A504B"/>
    <w:rsid w:val="003A507F"/>
    <w:rsid w:val="003A643B"/>
    <w:rsid w:val="003B6A28"/>
    <w:rsid w:val="003B7405"/>
    <w:rsid w:val="003C10B6"/>
    <w:rsid w:val="003C3A2F"/>
    <w:rsid w:val="003D2AA3"/>
    <w:rsid w:val="003D5C21"/>
    <w:rsid w:val="003E0704"/>
    <w:rsid w:val="003E5DAA"/>
    <w:rsid w:val="003E6144"/>
    <w:rsid w:val="003F0E9C"/>
    <w:rsid w:val="003F2C51"/>
    <w:rsid w:val="003F4A9E"/>
    <w:rsid w:val="00405F90"/>
    <w:rsid w:val="00406539"/>
    <w:rsid w:val="00417CF6"/>
    <w:rsid w:val="004205F9"/>
    <w:rsid w:val="00421C5B"/>
    <w:rsid w:val="00427183"/>
    <w:rsid w:val="00433500"/>
    <w:rsid w:val="00433F71"/>
    <w:rsid w:val="004345A3"/>
    <w:rsid w:val="00436171"/>
    <w:rsid w:val="004362FD"/>
    <w:rsid w:val="00440AE1"/>
    <w:rsid w:val="00440D43"/>
    <w:rsid w:val="00440E3B"/>
    <w:rsid w:val="0044524C"/>
    <w:rsid w:val="004556A9"/>
    <w:rsid w:val="00470B88"/>
    <w:rsid w:val="004753DA"/>
    <w:rsid w:val="00476B18"/>
    <w:rsid w:val="004805F2"/>
    <w:rsid w:val="00482EB8"/>
    <w:rsid w:val="004871C4"/>
    <w:rsid w:val="00493A8C"/>
    <w:rsid w:val="00495507"/>
    <w:rsid w:val="00496CF1"/>
    <w:rsid w:val="004A1808"/>
    <w:rsid w:val="004A31D4"/>
    <w:rsid w:val="004A66C5"/>
    <w:rsid w:val="004A734D"/>
    <w:rsid w:val="004A76B7"/>
    <w:rsid w:val="004B795C"/>
    <w:rsid w:val="004C5699"/>
    <w:rsid w:val="004D6C05"/>
    <w:rsid w:val="004E0AD6"/>
    <w:rsid w:val="004E25EC"/>
    <w:rsid w:val="004E340B"/>
    <w:rsid w:val="004E3939"/>
    <w:rsid w:val="004E39EB"/>
    <w:rsid w:val="004E4966"/>
    <w:rsid w:val="004E58F5"/>
    <w:rsid w:val="00500E96"/>
    <w:rsid w:val="00511396"/>
    <w:rsid w:val="0051250E"/>
    <w:rsid w:val="00512E75"/>
    <w:rsid w:val="00513D60"/>
    <w:rsid w:val="00517B74"/>
    <w:rsid w:val="00520423"/>
    <w:rsid w:val="005227FA"/>
    <w:rsid w:val="00526AE4"/>
    <w:rsid w:val="00526DF9"/>
    <w:rsid w:val="00530D5B"/>
    <w:rsid w:val="00550F40"/>
    <w:rsid w:val="00551D2A"/>
    <w:rsid w:val="00555A32"/>
    <w:rsid w:val="00557370"/>
    <w:rsid w:val="0056309A"/>
    <w:rsid w:val="00563CE8"/>
    <w:rsid w:val="00566AB7"/>
    <w:rsid w:val="00571F0F"/>
    <w:rsid w:val="00580FAD"/>
    <w:rsid w:val="00590966"/>
    <w:rsid w:val="00594E04"/>
    <w:rsid w:val="005A1A09"/>
    <w:rsid w:val="005A3B24"/>
    <w:rsid w:val="005A70A1"/>
    <w:rsid w:val="005B06BA"/>
    <w:rsid w:val="005D12AC"/>
    <w:rsid w:val="005D305B"/>
    <w:rsid w:val="005D325A"/>
    <w:rsid w:val="005D3C2C"/>
    <w:rsid w:val="005D76CE"/>
    <w:rsid w:val="005E02DE"/>
    <w:rsid w:val="005F05EE"/>
    <w:rsid w:val="005F0624"/>
    <w:rsid w:val="005F2F36"/>
    <w:rsid w:val="005F54B1"/>
    <w:rsid w:val="006016D5"/>
    <w:rsid w:val="006022EF"/>
    <w:rsid w:val="006028CB"/>
    <w:rsid w:val="006052AD"/>
    <w:rsid w:val="00605400"/>
    <w:rsid w:val="0060661E"/>
    <w:rsid w:val="00606AE8"/>
    <w:rsid w:val="00606E74"/>
    <w:rsid w:val="00612B10"/>
    <w:rsid w:val="00620FC6"/>
    <w:rsid w:val="0062389F"/>
    <w:rsid w:val="00623E86"/>
    <w:rsid w:val="0063238B"/>
    <w:rsid w:val="00642E8A"/>
    <w:rsid w:val="006442CF"/>
    <w:rsid w:val="006500D3"/>
    <w:rsid w:val="00653A3F"/>
    <w:rsid w:val="006623B1"/>
    <w:rsid w:val="006654AE"/>
    <w:rsid w:val="0066780E"/>
    <w:rsid w:val="00675056"/>
    <w:rsid w:val="00681A36"/>
    <w:rsid w:val="00695485"/>
    <w:rsid w:val="006A2F2B"/>
    <w:rsid w:val="006A4936"/>
    <w:rsid w:val="006B5F96"/>
    <w:rsid w:val="006C0E48"/>
    <w:rsid w:val="006C36A4"/>
    <w:rsid w:val="006D3453"/>
    <w:rsid w:val="006E119B"/>
    <w:rsid w:val="006E19B8"/>
    <w:rsid w:val="006E2926"/>
    <w:rsid w:val="006E298D"/>
    <w:rsid w:val="006E3B98"/>
    <w:rsid w:val="006E5B02"/>
    <w:rsid w:val="006E7FAB"/>
    <w:rsid w:val="006F09B6"/>
    <w:rsid w:val="006F1A47"/>
    <w:rsid w:val="006F2158"/>
    <w:rsid w:val="006F296A"/>
    <w:rsid w:val="006F5529"/>
    <w:rsid w:val="00701C94"/>
    <w:rsid w:val="007021A5"/>
    <w:rsid w:val="007028FD"/>
    <w:rsid w:val="00704EDD"/>
    <w:rsid w:val="00707533"/>
    <w:rsid w:val="007076CF"/>
    <w:rsid w:val="0071130C"/>
    <w:rsid w:val="00712F8A"/>
    <w:rsid w:val="00713FDB"/>
    <w:rsid w:val="007154CF"/>
    <w:rsid w:val="00722A6C"/>
    <w:rsid w:val="00722CCE"/>
    <w:rsid w:val="00727979"/>
    <w:rsid w:val="00730073"/>
    <w:rsid w:val="007316B7"/>
    <w:rsid w:val="00732E05"/>
    <w:rsid w:val="00733793"/>
    <w:rsid w:val="007374CB"/>
    <w:rsid w:val="0073766B"/>
    <w:rsid w:val="007451A5"/>
    <w:rsid w:val="007505D0"/>
    <w:rsid w:val="00752BC1"/>
    <w:rsid w:val="00752E6F"/>
    <w:rsid w:val="0075336E"/>
    <w:rsid w:val="0075415A"/>
    <w:rsid w:val="0075543A"/>
    <w:rsid w:val="00757CDE"/>
    <w:rsid w:val="00765D1D"/>
    <w:rsid w:val="007664C9"/>
    <w:rsid w:val="00771680"/>
    <w:rsid w:val="007743BF"/>
    <w:rsid w:val="00775CD1"/>
    <w:rsid w:val="00783B6B"/>
    <w:rsid w:val="00785A5B"/>
    <w:rsid w:val="0078687D"/>
    <w:rsid w:val="0079582C"/>
    <w:rsid w:val="007A31DA"/>
    <w:rsid w:val="007A3BE1"/>
    <w:rsid w:val="007A4862"/>
    <w:rsid w:val="007B1E3E"/>
    <w:rsid w:val="007B5F6A"/>
    <w:rsid w:val="007C5CA2"/>
    <w:rsid w:val="007C7678"/>
    <w:rsid w:val="007C7B20"/>
    <w:rsid w:val="007D2E68"/>
    <w:rsid w:val="007D5521"/>
    <w:rsid w:val="007E065F"/>
    <w:rsid w:val="007E2C51"/>
    <w:rsid w:val="007F1540"/>
    <w:rsid w:val="007F2340"/>
    <w:rsid w:val="007F4F92"/>
    <w:rsid w:val="007F6D36"/>
    <w:rsid w:val="0080417B"/>
    <w:rsid w:val="00806D43"/>
    <w:rsid w:val="00810857"/>
    <w:rsid w:val="00810CA2"/>
    <w:rsid w:val="00811C30"/>
    <w:rsid w:val="00817B54"/>
    <w:rsid w:val="008226A9"/>
    <w:rsid w:val="00824DB5"/>
    <w:rsid w:val="00824E50"/>
    <w:rsid w:val="00827E3A"/>
    <w:rsid w:val="0083113D"/>
    <w:rsid w:val="00831557"/>
    <w:rsid w:val="00835BD5"/>
    <w:rsid w:val="008422E4"/>
    <w:rsid w:val="00847D10"/>
    <w:rsid w:val="00857D52"/>
    <w:rsid w:val="008637F6"/>
    <w:rsid w:val="00863B6E"/>
    <w:rsid w:val="00865DE2"/>
    <w:rsid w:val="008671F5"/>
    <w:rsid w:val="00872368"/>
    <w:rsid w:val="0087457D"/>
    <w:rsid w:val="0088110D"/>
    <w:rsid w:val="0088493E"/>
    <w:rsid w:val="00891B9F"/>
    <w:rsid w:val="008935DF"/>
    <w:rsid w:val="00897A41"/>
    <w:rsid w:val="008A040D"/>
    <w:rsid w:val="008A2016"/>
    <w:rsid w:val="008A3653"/>
    <w:rsid w:val="008A6F30"/>
    <w:rsid w:val="008B212E"/>
    <w:rsid w:val="008B6D2D"/>
    <w:rsid w:val="008C14C3"/>
    <w:rsid w:val="008C2C17"/>
    <w:rsid w:val="008C48F1"/>
    <w:rsid w:val="008C6372"/>
    <w:rsid w:val="008D4598"/>
    <w:rsid w:val="008D5794"/>
    <w:rsid w:val="008D6DAF"/>
    <w:rsid w:val="008D772F"/>
    <w:rsid w:val="008E21D3"/>
    <w:rsid w:val="008E68E4"/>
    <w:rsid w:val="008E6DC1"/>
    <w:rsid w:val="008E71A7"/>
    <w:rsid w:val="008E71F5"/>
    <w:rsid w:val="008F0E07"/>
    <w:rsid w:val="008F4803"/>
    <w:rsid w:val="009022B5"/>
    <w:rsid w:val="0090465A"/>
    <w:rsid w:val="00911BE5"/>
    <w:rsid w:val="00914596"/>
    <w:rsid w:val="00917660"/>
    <w:rsid w:val="00917E45"/>
    <w:rsid w:val="0092160C"/>
    <w:rsid w:val="00924DFE"/>
    <w:rsid w:val="00931677"/>
    <w:rsid w:val="009353AD"/>
    <w:rsid w:val="009378E5"/>
    <w:rsid w:val="00940FC8"/>
    <w:rsid w:val="009436EB"/>
    <w:rsid w:val="00945DCF"/>
    <w:rsid w:val="009466AA"/>
    <w:rsid w:val="0095178F"/>
    <w:rsid w:val="0095785B"/>
    <w:rsid w:val="00966D91"/>
    <w:rsid w:val="009753F9"/>
    <w:rsid w:val="00985CEC"/>
    <w:rsid w:val="00992675"/>
    <w:rsid w:val="009958D6"/>
    <w:rsid w:val="009972DE"/>
    <w:rsid w:val="0099764C"/>
    <w:rsid w:val="00997F7A"/>
    <w:rsid w:val="009A13DA"/>
    <w:rsid w:val="009A283D"/>
    <w:rsid w:val="009A6454"/>
    <w:rsid w:val="009A6D13"/>
    <w:rsid w:val="009B142B"/>
    <w:rsid w:val="009B2E10"/>
    <w:rsid w:val="009C5E43"/>
    <w:rsid w:val="009D4188"/>
    <w:rsid w:val="009D5796"/>
    <w:rsid w:val="009D6476"/>
    <w:rsid w:val="009D6611"/>
    <w:rsid w:val="009E22CA"/>
    <w:rsid w:val="009E3D4B"/>
    <w:rsid w:val="009F1668"/>
    <w:rsid w:val="009F1B9B"/>
    <w:rsid w:val="009F3367"/>
    <w:rsid w:val="009F45BB"/>
    <w:rsid w:val="00A02546"/>
    <w:rsid w:val="00A17657"/>
    <w:rsid w:val="00A20B98"/>
    <w:rsid w:val="00A27521"/>
    <w:rsid w:val="00A34F67"/>
    <w:rsid w:val="00A37272"/>
    <w:rsid w:val="00A444C8"/>
    <w:rsid w:val="00A50181"/>
    <w:rsid w:val="00A54DD9"/>
    <w:rsid w:val="00A55DD0"/>
    <w:rsid w:val="00A5725B"/>
    <w:rsid w:val="00A60E64"/>
    <w:rsid w:val="00A642A1"/>
    <w:rsid w:val="00A67878"/>
    <w:rsid w:val="00A678EB"/>
    <w:rsid w:val="00A71BA3"/>
    <w:rsid w:val="00A73520"/>
    <w:rsid w:val="00A76153"/>
    <w:rsid w:val="00A804C4"/>
    <w:rsid w:val="00A80A33"/>
    <w:rsid w:val="00A858B4"/>
    <w:rsid w:val="00A8616C"/>
    <w:rsid w:val="00A96F44"/>
    <w:rsid w:val="00AA3377"/>
    <w:rsid w:val="00AA3B19"/>
    <w:rsid w:val="00AA3BCC"/>
    <w:rsid w:val="00AA48FB"/>
    <w:rsid w:val="00AC57CE"/>
    <w:rsid w:val="00AC5EEF"/>
    <w:rsid w:val="00AD113D"/>
    <w:rsid w:val="00AE1B3E"/>
    <w:rsid w:val="00AE5506"/>
    <w:rsid w:val="00AF63E9"/>
    <w:rsid w:val="00B00091"/>
    <w:rsid w:val="00B0303B"/>
    <w:rsid w:val="00B05D3B"/>
    <w:rsid w:val="00B07B55"/>
    <w:rsid w:val="00B33CCB"/>
    <w:rsid w:val="00B349B9"/>
    <w:rsid w:val="00B404EA"/>
    <w:rsid w:val="00B55FA8"/>
    <w:rsid w:val="00B56129"/>
    <w:rsid w:val="00B562C3"/>
    <w:rsid w:val="00B623D8"/>
    <w:rsid w:val="00B726DA"/>
    <w:rsid w:val="00B75BB9"/>
    <w:rsid w:val="00B84783"/>
    <w:rsid w:val="00B90E68"/>
    <w:rsid w:val="00B9271C"/>
    <w:rsid w:val="00B94F1A"/>
    <w:rsid w:val="00B96013"/>
    <w:rsid w:val="00B97703"/>
    <w:rsid w:val="00B9796D"/>
    <w:rsid w:val="00BA031B"/>
    <w:rsid w:val="00BA0B6B"/>
    <w:rsid w:val="00BB0A72"/>
    <w:rsid w:val="00BB1CBB"/>
    <w:rsid w:val="00BB4C52"/>
    <w:rsid w:val="00BB5CF6"/>
    <w:rsid w:val="00BC639E"/>
    <w:rsid w:val="00BC6EA3"/>
    <w:rsid w:val="00BD5D26"/>
    <w:rsid w:val="00BE4B78"/>
    <w:rsid w:val="00C023E3"/>
    <w:rsid w:val="00C05328"/>
    <w:rsid w:val="00C060D3"/>
    <w:rsid w:val="00C140D7"/>
    <w:rsid w:val="00C25BCB"/>
    <w:rsid w:val="00C54FF8"/>
    <w:rsid w:val="00C55A10"/>
    <w:rsid w:val="00C55FC7"/>
    <w:rsid w:val="00C60126"/>
    <w:rsid w:val="00C60AF0"/>
    <w:rsid w:val="00C6102E"/>
    <w:rsid w:val="00C73668"/>
    <w:rsid w:val="00C76D0F"/>
    <w:rsid w:val="00C77D4C"/>
    <w:rsid w:val="00C77E60"/>
    <w:rsid w:val="00C85647"/>
    <w:rsid w:val="00C96392"/>
    <w:rsid w:val="00C96BDA"/>
    <w:rsid w:val="00CA1B2D"/>
    <w:rsid w:val="00CA27DA"/>
    <w:rsid w:val="00CA5A02"/>
    <w:rsid w:val="00CA5A27"/>
    <w:rsid w:val="00CB1654"/>
    <w:rsid w:val="00CB506A"/>
    <w:rsid w:val="00CB5CAA"/>
    <w:rsid w:val="00CB63BF"/>
    <w:rsid w:val="00CC10DE"/>
    <w:rsid w:val="00CD0344"/>
    <w:rsid w:val="00CD29CB"/>
    <w:rsid w:val="00CD2EB9"/>
    <w:rsid w:val="00CD41A9"/>
    <w:rsid w:val="00CE0466"/>
    <w:rsid w:val="00CE2851"/>
    <w:rsid w:val="00CE4715"/>
    <w:rsid w:val="00CF40AE"/>
    <w:rsid w:val="00CF4827"/>
    <w:rsid w:val="00CF6087"/>
    <w:rsid w:val="00D015D4"/>
    <w:rsid w:val="00D031A8"/>
    <w:rsid w:val="00D0487D"/>
    <w:rsid w:val="00D060CD"/>
    <w:rsid w:val="00D0619A"/>
    <w:rsid w:val="00D12B08"/>
    <w:rsid w:val="00D23939"/>
    <w:rsid w:val="00D460AB"/>
    <w:rsid w:val="00D46DD8"/>
    <w:rsid w:val="00D5183F"/>
    <w:rsid w:val="00D575AD"/>
    <w:rsid w:val="00D57F64"/>
    <w:rsid w:val="00D61809"/>
    <w:rsid w:val="00D72161"/>
    <w:rsid w:val="00D75C96"/>
    <w:rsid w:val="00D776DF"/>
    <w:rsid w:val="00D8590E"/>
    <w:rsid w:val="00D86186"/>
    <w:rsid w:val="00D86E8A"/>
    <w:rsid w:val="00D87FEA"/>
    <w:rsid w:val="00D94697"/>
    <w:rsid w:val="00D95A3B"/>
    <w:rsid w:val="00DA42B7"/>
    <w:rsid w:val="00DB5F4D"/>
    <w:rsid w:val="00DC1561"/>
    <w:rsid w:val="00DC3D72"/>
    <w:rsid w:val="00DC69A9"/>
    <w:rsid w:val="00DC79EB"/>
    <w:rsid w:val="00DC7BBA"/>
    <w:rsid w:val="00DD2537"/>
    <w:rsid w:val="00DD4402"/>
    <w:rsid w:val="00DE5B3D"/>
    <w:rsid w:val="00DF1DBD"/>
    <w:rsid w:val="00DF25D0"/>
    <w:rsid w:val="00DF74AE"/>
    <w:rsid w:val="00DF78B2"/>
    <w:rsid w:val="00DF7C3A"/>
    <w:rsid w:val="00E01341"/>
    <w:rsid w:val="00E06086"/>
    <w:rsid w:val="00E076CE"/>
    <w:rsid w:val="00E14B75"/>
    <w:rsid w:val="00E17AFC"/>
    <w:rsid w:val="00E21BBA"/>
    <w:rsid w:val="00E31760"/>
    <w:rsid w:val="00E37D63"/>
    <w:rsid w:val="00E42930"/>
    <w:rsid w:val="00E4765A"/>
    <w:rsid w:val="00E526CE"/>
    <w:rsid w:val="00E558CD"/>
    <w:rsid w:val="00E55B82"/>
    <w:rsid w:val="00E56C84"/>
    <w:rsid w:val="00E5788B"/>
    <w:rsid w:val="00E57DCE"/>
    <w:rsid w:val="00E66336"/>
    <w:rsid w:val="00E66906"/>
    <w:rsid w:val="00E73497"/>
    <w:rsid w:val="00E836CC"/>
    <w:rsid w:val="00E85410"/>
    <w:rsid w:val="00E86C14"/>
    <w:rsid w:val="00E94509"/>
    <w:rsid w:val="00EA08CD"/>
    <w:rsid w:val="00EA1E7B"/>
    <w:rsid w:val="00EA3E40"/>
    <w:rsid w:val="00EA630C"/>
    <w:rsid w:val="00EB00C3"/>
    <w:rsid w:val="00EB3812"/>
    <w:rsid w:val="00EC38F3"/>
    <w:rsid w:val="00ED18F5"/>
    <w:rsid w:val="00EF0B89"/>
    <w:rsid w:val="00EF1CFC"/>
    <w:rsid w:val="00EF524E"/>
    <w:rsid w:val="00F01B41"/>
    <w:rsid w:val="00F03257"/>
    <w:rsid w:val="00F0517C"/>
    <w:rsid w:val="00F10750"/>
    <w:rsid w:val="00F10DBD"/>
    <w:rsid w:val="00F25496"/>
    <w:rsid w:val="00F259E7"/>
    <w:rsid w:val="00F3418E"/>
    <w:rsid w:val="00F440BE"/>
    <w:rsid w:val="00F4434F"/>
    <w:rsid w:val="00F51521"/>
    <w:rsid w:val="00F55F48"/>
    <w:rsid w:val="00F5615D"/>
    <w:rsid w:val="00F667CF"/>
    <w:rsid w:val="00F71DB9"/>
    <w:rsid w:val="00F73B59"/>
    <w:rsid w:val="00F76511"/>
    <w:rsid w:val="00F803BE"/>
    <w:rsid w:val="00F83C98"/>
    <w:rsid w:val="00F91E64"/>
    <w:rsid w:val="00F93C0B"/>
    <w:rsid w:val="00F94824"/>
    <w:rsid w:val="00F95E3A"/>
    <w:rsid w:val="00FB3665"/>
    <w:rsid w:val="00FB389E"/>
    <w:rsid w:val="00FB67C9"/>
    <w:rsid w:val="00FB6A70"/>
    <w:rsid w:val="00FC03C0"/>
    <w:rsid w:val="00FC3CD3"/>
    <w:rsid w:val="00FC6255"/>
    <w:rsid w:val="00FC7CB0"/>
    <w:rsid w:val="00FD1336"/>
    <w:rsid w:val="00FD1B2D"/>
    <w:rsid w:val="00FD2221"/>
    <w:rsid w:val="00FD67D6"/>
    <w:rsid w:val="00FD684B"/>
    <w:rsid w:val="00FE1E31"/>
    <w:rsid w:val="00FE258D"/>
    <w:rsid w:val="00FF1C01"/>
    <w:rsid w:val="00FF1FDE"/>
    <w:rsid w:val="00FF282A"/>
    <w:rsid w:val="00FF2F90"/>
    <w:rsid w:val="047BC3EE"/>
    <w:rsid w:val="04E21549"/>
    <w:rsid w:val="086F1D63"/>
    <w:rsid w:val="094B9386"/>
    <w:rsid w:val="0CB5BB05"/>
    <w:rsid w:val="0CD03305"/>
    <w:rsid w:val="0E46C997"/>
    <w:rsid w:val="11D0E666"/>
    <w:rsid w:val="1413E1D3"/>
    <w:rsid w:val="15E3583A"/>
    <w:rsid w:val="168A12B2"/>
    <w:rsid w:val="16D18517"/>
    <w:rsid w:val="17026573"/>
    <w:rsid w:val="1AAD0D54"/>
    <w:rsid w:val="1B7C859C"/>
    <w:rsid w:val="1F24AA1B"/>
    <w:rsid w:val="1FD70759"/>
    <w:rsid w:val="212DC556"/>
    <w:rsid w:val="2294E48E"/>
    <w:rsid w:val="22B89387"/>
    <w:rsid w:val="22D3BDB1"/>
    <w:rsid w:val="233C527D"/>
    <w:rsid w:val="2535BF57"/>
    <w:rsid w:val="27198C0D"/>
    <w:rsid w:val="2C05E781"/>
    <w:rsid w:val="2DE7C2EC"/>
    <w:rsid w:val="2ECE0408"/>
    <w:rsid w:val="2EE04EA7"/>
    <w:rsid w:val="2F62F538"/>
    <w:rsid w:val="30C58579"/>
    <w:rsid w:val="323AFD09"/>
    <w:rsid w:val="337D6D1B"/>
    <w:rsid w:val="33C17051"/>
    <w:rsid w:val="36742952"/>
    <w:rsid w:val="383C2E34"/>
    <w:rsid w:val="38469E3A"/>
    <w:rsid w:val="38C6C7A6"/>
    <w:rsid w:val="3C13B8EB"/>
    <w:rsid w:val="3F2D26A2"/>
    <w:rsid w:val="41C0E216"/>
    <w:rsid w:val="44E23551"/>
    <w:rsid w:val="4B956F12"/>
    <w:rsid w:val="4D2D86C7"/>
    <w:rsid w:val="4EB728CC"/>
    <w:rsid w:val="4F7C259B"/>
    <w:rsid w:val="5451D1D5"/>
    <w:rsid w:val="5766D542"/>
    <w:rsid w:val="57F247E8"/>
    <w:rsid w:val="59A48EDD"/>
    <w:rsid w:val="5DF79780"/>
    <w:rsid w:val="61C896B9"/>
    <w:rsid w:val="623EF674"/>
    <w:rsid w:val="65FD171C"/>
    <w:rsid w:val="678CF907"/>
    <w:rsid w:val="6DFB0E64"/>
    <w:rsid w:val="7095A6F3"/>
    <w:rsid w:val="70B62869"/>
    <w:rsid w:val="712A38D8"/>
    <w:rsid w:val="721506F8"/>
    <w:rsid w:val="755E3FF6"/>
    <w:rsid w:val="7A4845AE"/>
    <w:rsid w:val="7D88C400"/>
    <w:rsid w:val="7DF49E93"/>
    <w:rsid w:val="7E76E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795DA7DD-53E5-4CDA-A547-1BA6E077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E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link w:val="TACChar"/>
    <w:qFormat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link w:val="TAL"/>
    <w:qFormat/>
    <w:locked/>
    <w:rsid w:val="00FB6A70"/>
    <w:rPr>
      <w:rFonts w:ascii="Arial" w:hAnsi="Arial"/>
      <w:sz w:val="18"/>
    </w:rPr>
  </w:style>
  <w:style w:type="character" w:customStyle="1" w:styleId="TALZchn">
    <w:name w:val="TAL Zchn"/>
    <w:locked/>
    <w:rsid w:val="00E85410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rsid w:val="0001172A"/>
    <w:rPr>
      <w:rFonts w:ascii="Arial" w:hAnsi="Arial"/>
      <w:sz w:val="18"/>
    </w:rPr>
  </w:style>
  <w:style w:type="character" w:customStyle="1" w:styleId="THChar">
    <w:name w:val="TH Char"/>
    <w:link w:val="TH"/>
    <w:locked/>
    <w:rsid w:val="0062389F"/>
    <w:rPr>
      <w:rFonts w:ascii="Arial" w:hAnsi="Arial"/>
      <w:b/>
    </w:rPr>
  </w:style>
  <w:style w:type="paragraph" w:styleId="Revision">
    <w:name w:val="Revision"/>
    <w:hidden/>
    <w:uiPriority w:val="99"/>
    <w:semiHidden/>
    <w:rsid w:val="000B749B"/>
  </w:style>
  <w:style w:type="character" w:styleId="UnresolvedMention">
    <w:name w:val="Unresolved Mention"/>
    <w:basedOn w:val="DefaultParagraphFont"/>
    <w:uiPriority w:val="99"/>
    <w:semiHidden/>
    <w:unhideWhenUsed/>
    <w:rsid w:val="00302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RBI5PAMIO524-1616901215-46917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https://nokia.sharepoint.com/sites/gxp/_layouts/15/DocIdRedir.aspx?ID=RBI5PAMIO524-1616901215-46917</Url>
      <Description>RBI5PAMIO524-1616901215-46917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E0FA2BA-7A67-4718-AB0B-61150F1EE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D75BE7-071F-4749-B825-C4F02C677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917EF-043C-4FC2-A4B8-E6EAF4C800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D138A80-CD85-46F9-917C-AFCE2F3EF9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B0A89C-3BED-49B7-B2AC-C3A2F794A26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WG3 meetings</vt:lpstr>
    </vt:vector>
  </TitlesOfParts>
  <Company>ETSI Sophia Antipolis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Nokia6</cp:lastModifiedBy>
  <cp:revision>32</cp:revision>
  <cp:lastPrinted>2002-04-23T07:10:00Z</cp:lastPrinted>
  <dcterms:created xsi:type="dcterms:W3CDTF">2025-04-24T23:16:00Z</dcterms:created>
  <dcterms:modified xsi:type="dcterms:W3CDTF">2025-05-12T09:14:00Z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56e6fa5f-36b8-4282-9acb-ec6551292a81</vt:lpwstr>
  </property>
</Properties>
</file>